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FB4" w:rsidRDefault="00397FB4" w:rsidP="00872DB8">
      <w:pPr>
        <w:spacing w:after="0" w:line="240" w:lineRule="auto"/>
        <w:ind w:left="5103"/>
        <w:contextualSpacing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1</w:t>
      </w:r>
    </w:p>
    <w:p w:rsidR="00397FB4" w:rsidRDefault="00397FB4" w:rsidP="00872DB8">
      <w:pPr>
        <w:spacing w:after="0" w:line="240" w:lineRule="auto"/>
        <w:ind w:left="5103"/>
        <w:contextualSpacing/>
        <w:rPr>
          <w:rFonts w:ascii="Times New Roman" w:hAnsi="Times New Roman"/>
          <w:color w:val="000000"/>
          <w:sz w:val="26"/>
          <w:szCs w:val="26"/>
        </w:rPr>
      </w:pPr>
    </w:p>
    <w:p w:rsidR="00397FB4" w:rsidRPr="00D94798" w:rsidRDefault="00397FB4" w:rsidP="00872DB8">
      <w:pPr>
        <w:ind w:left="5103"/>
        <w:contextualSpacing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Главе ____________сельсовета Курской области</w:t>
      </w:r>
    </w:p>
    <w:p w:rsidR="00397FB4" w:rsidRPr="00D94798" w:rsidRDefault="00397FB4" w:rsidP="00872DB8">
      <w:pPr>
        <w:ind w:left="5103"/>
        <w:contextualSpacing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b/>
          <w:color w:val="000000"/>
        </w:rPr>
      </w:pPr>
      <w:r w:rsidRPr="00D94798">
        <w:rPr>
          <w:rFonts w:ascii="Arial" w:hAnsi="Arial" w:cs="Arial"/>
          <w:b/>
          <w:color w:val="000000"/>
        </w:rPr>
        <w:t>ЗАЯВЛЕНИЕ</w:t>
      </w: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b/>
          <w:color w:val="000000"/>
        </w:rPr>
      </w:pPr>
      <w:r w:rsidRPr="00D94798">
        <w:rPr>
          <w:rFonts w:ascii="Arial" w:hAnsi="Arial" w:cs="Arial"/>
          <w:b/>
          <w:color w:val="000000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b/>
          <w:color w:val="000000"/>
        </w:rPr>
      </w:pP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От __________________________________________________________________</w:t>
      </w: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(полностью ФИО заявителя)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____________________________________________________________________</w:t>
      </w: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(полностью адрес постоянного проживания)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имеющего(ей) паспорт серия ______ № ________, ________________________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  <w:t xml:space="preserve">                  (вид иного документа, удостоверяющего личность)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выдан «__» _______ ____ г. __________________________________________,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ОГРНИП _______________________________________________________________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  <w:t xml:space="preserve">              (когда и кем выдан)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в лице _______________________________, действовавшего(ей) на основании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  <w:t>(полностью ФИО представителя заявителя)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___________________________________________________________________.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  <w:t>(наименование и реквизиты документа, подтверждающего полномочия представителя заявителя)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 xml:space="preserve">Информация для связи с заявителем: ___________________________________, 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  <w:t xml:space="preserve">           (почтовый адрес)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_________________________________, ___________________________,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ab/>
        <w:t xml:space="preserve">             (контактные телефоны)</w:t>
      </w:r>
      <w:r w:rsidRPr="00D94798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</w:t>
      </w:r>
      <w:r w:rsidRPr="00D94798">
        <w:rPr>
          <w:rFonts w:ascii="Arial" w:hAnsi="Arial" w:cs="Arial"/>
          <w:color w:val="000000"/>
        </w:rPr>
        <w:t xml:space="preserve"> (</w:t>
      </w:r>
      <w:r w:rsidRPr="00D94798">
        <w:rPr>
          <w:rFonts w:ascii="Arial" w:hAnsi="Arial" w:cs="Arial"/>
          <w:color w:val="000000"/>
          <w:u w:val="single"/>
        </w:rPr>
        <w:t>при наличии</w:t>
      </w:r>
      <w:r w:rsidRPr="00D94798">
        <w:rPr>
          <w:rFonts w:ascii="Arial" w:hAnsi="Arial" w:cs="Arial"/>
          <w:color w:val="000000"/>
        </w:rPr>
        <w:t xml:space="preserve"> адрес электронной почты)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397FB4" w:rsidRPr="00D94798" w:rsidRDefault="00397FB4" w:rsidP="00872DB8">
      <w:pPr>
        <w:ind w:firstLine="708"/>
        <w:contextualSpacing/>
        <w:jc w:val="center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97FB4" w:rsidRPr="00D94798" w:rsidRDefault="00397FB4" w:rsidP="00872DB8">
      <w:pPr>
        <w:ind w:firstLine="708"/>
        <w:contextualSpacing/>
        <w:jc w:val="center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numPr>
          <w:ilvl w:val="0"/>
          <w:numId w:val="2"/>
        </w:numPr>
        <w:spacing w:after="0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Сведения о земельном участке:</w:t>
      </w:r>
    </w:p>
    <w:p w:rsidR="00397FB4" w:rsidRPr="00D94798" w:rsidRDefault="00397FB4" w:rsidP="00872DB8">
      <w:pPr>
        <w:numPr>
          <w:ilvl w:val="1"/>
          <w:numId w:val="2"/>
        </w:numPr>
        <w:spacing w:after="0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Земельный участок имеет следующие адресные ориентиры: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___________________________________________________________________.</w:t>
      </w: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 xml:space="preserve">  1.2. Площадь земельного участка: _____________________ кв.м.</w:t>
      </w:r>
    </w:p>
    <w:p w:rsidR="00397FB4" w:rsidRPr="00D94798" w:rsidRDefault="00397FB4" w:rsidP="00872DB8">
      <w:pPr>
        <w:ind w:left="851"/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1.3. Цель использования земельного участка _______________________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___________________________________________________________________.</w:t>
      </w:r>
    </w:p>
    <w:p w:rsidR="00397FB4" w:rsidRPr="00D94798" w:rsidRDefault="00397FB4" w:rsidP="00872DB8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Arial" w:hAnsi="Arial" w:cs="Arial"/>
          <w:b/>
        </w:rPr>
      </w:pPr>
      <w:r w:rsidRPr="00D94798">
        <w:rPr>
          <w:rFonts w:ascii="Arial" w:hAnsi="Arial" w:cs="Arial"/>
        </w:rPr>
        <w:t>Основание предоставления земельного участка без проведения торгов ____________________________________________________________________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___________________________________________________________________.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b/>
        </w:rPr>
      </w:pPr>
      <w:r w:rsidRPr="00D94798">
        <w:rPr>
          <w:rFonts w:ascii="Arial" w:hAnsi="Arial" w:cs="Arial"/>
        </w:rPr>
        <w:t>статьей 39.5, пунктом 2 статьи 39.6 пунктом 2 статьи 39.10 Земельного кодекса Российской Федерации)</w:t>
      </w:r>
    </w:p>
    <w:p w:rsidR="00397FB4" w:rsidRPr="00D94798" w:rsidRDefault="00397FB4" w:rsidP="00872DB8">
      <w:pPr>
        <w:ind w:firstLine="708"/>
        <w:contextualSpacing/>
        <w:jc w:val="center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ind w:firstLine="708"/>
        <w:contextualSpacing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b/>
          <w:color w:val="000000"/>
        </w:rPr>
        <w:t xml:space="preserve">  3. </w:t>
      </w:r>
      <w:r w:rsidRPr="00D94798">
        <w:rPr>
          <w:rFonts w:ascii="Arial" w:hAnsi="Arial" w:cs="Arial"/>
          <w:color w:val="000000"/>
        </w:rPr>
        <w:t>Вид права, на котором приобретается земельный участок ___________________________________________________________________.</w:t>
      </w:r>
    </w:p>
    <w:p w:rsidR="00397FB4" w:rsidRPr="00D94798" w:rsidRDefault="00397FB4" w:rsidP="00872DB8">
      <w:pPr>
        <w:ind w:firstLine="708"/>
        <w:contextualSpacing/>
        <w:jc w:val="center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ind w:firstLine="708"/>
        <w:contextualSpacing/>
        <w:jc w:val="center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b/>
          <w:color w:val="000000"/>
        </w:rPr>
        <w:t>4</w:t>
      </w:r>
      <w:r w:rsidRPr="00D94798">
        <w:rPr>
          <w:rFonts w:ascii="Arial" w:hAnsi="Arial" w:cs="Arial"/>
          <w:color w:val="000000"/>
        </w:rPr>
        <w:t>. Реквизиты решения об утверждении проекта межевания территории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___________________________________________________________________.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b/>
          <w:color w:val="000000"/>
        </w:rPr>
        <w:t>5.</w:t>
      </w:r>
      <w:r w:rsidRPr="00D94798">
        <w:rPr>
          <w:rFonts w:ascii="Arial" w:hAnsi="Arial" w:cs="Arial"/>
          <w:color w:val="000000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___________________________________________________________________.</w:t>
      </w:r>
    </w:p>
    <w:p w:rsidR="00397FB4" w:rsidRPr="00D94798" w:rsidRDefault="00397FB4" w:rsidP="00872DB8">
      <w:pPr>
        <w:contextualSpacing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ind w:firstLine="851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397FB4" w:rsidRPr="00D94798" w:rsidRDefault="00397FB4" w:rsidP="00872DB8">
      <w:pPr>
        <w:ind w:firstLine="851"/>
        <w:contextualSpacing/>
        <w:jc w:val="both"/>
        <w:rPr>
          <w:rFonts w:ascii="Arial" w:hAnsi="Arial" w:cs="Arial"/>
        </w:rPr>
      </w:pPr>
    </w:p>
    <w:p w:rsidR="00397FB4" w:rsidRPr="00D94798" w:rsidRDefault="00397FB4" w:rsidP="00872DB8">
      <w:pPr>
        <w:ind w:firstLine="851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_________                                                                           _____________</w:t>
      </w:r>
    </w:p>
    <w:p w:rsidR="00397FB4" w:rsidRPr="00D94798" w:rsidRDefault="00397FB4" w:rsidP="00872DB8">
      <w:pPr>
        <w:contextualSpacing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(дата)                                                                                       (подпись)</w:t>
      </w:r>
    </w:p>
    <w:p w:rsidR="00397FB4" w:rsidRPr="00D94798" w:rsidRDefault="00397FB4" w:rsidP="00872DB8">
      <w:pPr>
        <w:ind w:firstLine="851"/>
        <w:contextualSpacing/>
        <w:jc w:val="both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widowControl w:val="0"/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color w:val="000000"/>
        </w:rPr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spacing w:after="0" w:line="240" w:lineRule="auto"/>
        <w:ind w:left="5103"/>
        <w:contextualSpacing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2</w:t>
      </w:r>
    </w:p>
    <w:p w:rsidR="00397FB4" w:rsidRDefault="00397FB4" w:rsidP="00872DB8">
      <w:pPr>
        <w:spacing w:after="0" w:line="240" w:lineRule="auto"/>
        <w:ind w:left="5103"/>
        <w:contextualSpacing/>
        <w:rPr>
          <w:rFonts w:ascii="Times New Roman" w:hAnsi="Times New Roman"/>
          <w:color w:val="000000"/>
          <w:sz w:val="26"/>
          <w:szCs w:val="26"/>
        </w:rPr>
      </w:pPr>
    </w:p>
    <w:p w:rsidR="00397FB4" w:rsidRPr="00D94798" w:rsidRDefault="00397FB4" w:rsidP="00872DB8">
      <w:pPr>
        <w:ind w:left="5103"/>
        <w:contextualSpacing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 xml:space="preserve">Главе </w:t>
      </w:r>
      <w:r>
        <w:rPr>
          <w:rFonts w:ascii="Arial" w:hAnsi="Arial" w:cs="Arial"/>
          <w:color w:val="000000"/>
        </w:rPr>
        <w:t xml:space="preserve">Ясеновского  </w:t>
      </w:r>
      <w:r w:rsidRPr="00D94798">
        <w:rPr>
          <w:rFonts w:ascii="Arial" w:hAnsi="Arial" w:cs="Arial"/>
          <w:color w:val="000000"/>
        </w:rPr>
        <w:t xml:space="preserve">сельсовета </w:t>
      </w:r>
      <w:r>
        <w:rPr>
          <w:rFonts w:ascii="Arial" w:hAnsi="Arial" w:cs="Arial"/>
          <w:color w:val="000000"/>
        </w:rPr>
        <w:t xml:space="preserve">Горшеченского района </w:t>
      </w:r>
      <w:r w:rsidRPr="00D94798">
        <w:rPr>
          <w:rFonts w:ascii="Arial" w:hAnsi="Arial" w:cs="Arial"/>
          <w:color w:val="000000"/>
        </w:rPr>
        <w:t>Курской области</w:t>
      </w:r>
    </w:p>
    <w:p w:rsidR="00397FB4" w:rsidRPr="00D94798" w:rsidRDefault="00397FB4" w:rsidP="00872DB8">
      <w:pPr>
        <w:ind w:left="5103"/>
        <w:contextualSpacing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b/>
          <w:color w:val="000000"/>
        </w:rPr>
      </w:pPr>
      <w:r w:rsidRPr="00D94798">
        <w:rPr>
          <w:rFonts w:ascii="Arial" w:hAnsi="Arial" w:cs="Arial"/>
          <w:b/>
          <w:color w:val="000000"/>
        </w:rPr>
        <w:t>ЗАЯВЛЕНИЕ</w:t>
      </w: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b/>
          <w:color w:val="000000"/>
        </w:rPr>
      </w:pPr>
      <w:r w:rsidRPr="00D94798">
        <w:rPr>
          <w:rFonts w:ascii="Arial" w:hAnsi="Arial" w:cs="Arial"/>
          <w:b/>
          <w:color w:val="000000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b/>
          <w:color w:val="000000"/>
        </w:rPr>
      </w:pP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От _</w:t>
      </w:r>
      <w:r>
        <w:rPr>
          <w:rFonts w:ascii="Arial" w:hAnsi="Arial" w:cs="Arial"/>
          <w:i/>
          <w:color w:val="000000"/>
          <w:u w:val="single"/>
        </w:rPr>
        <w:t xml:space="preserve">Иванова Ивана Ивановича, </w:t>
      </w: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(полностью ФИО заявителя)</w:t>
      </w:r>
    </w:p>
    <w:p w:rsidR="00397FB4" w:rsidRPr="00D94798" w:rsidRDefault="00397FB4" w:rsidP="00E86CBC">
      <w:pPr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  <w:u w:val="single"/>
        </w:rPr>
        <w:t>Курская область, Горшеченский район, с.Ясенки, ул.Молодежная, д.00</w:t>
      </w: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(полностью адрес постоянного проживания)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 xml:space="preserve">имеющего(ей) паспорт серия </w:t>
      </w:r>
      <w:r w:rsidRPr="00E86CBC">
        <w:rPr>
          <w:rFonts w:ascii="Arial" w:hAnsi="Arial" w:cs="Arial"/>
          <w:color w:val="000000"/>
          <w:u w:val="single"/>
        </w:rPr>
        <w:t>14 00</w:t>
      </w:r>
      <w:r w:rsidRPr="00D94798">
        <w:rPr>
          <w:rFonts w:ascii="Arial" w:hAnsi="Arial" w:cs="Arial"/>
          <w:color w:val="000000"/>
        </w:rPr>
        <w:t xml:space="preserve"> № _</w:t>
      </w:r>
      <w:r>
        <w:rPr>
          <w:rFonts w:ascii="Arial" w:hAnsi="Arial" w:cs="Arial"/>
          <w:color w:val="000000"/>
          <w:u w:val="single"/>
        </w:rPr>
        <w:t>000000</w:t>
      </w:r>
      <w:r w:rsidRPr="00D94798">
        <w:rPr>
          <w:rFonts w:ascii="Arial" w:hAnsi="Arial" w:cs="Arial"/>
          <w:color w:val="000000"/>
        </w:rPr>
        <w:t xml:space="preserve">_, </w:t>
      </w:r>
      <w:r>
        <w:rPr>
          <w:rFonts w:ascii="Arial" w:hAnsi="Arial" w:cs="Arial"/>
          <w:color w:val="000000"/>
          <w:u w:val="single"/>
        </w:rPr>
        <w:t>Горшеченским РОВД Курской области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  <w:t xml:space="preserve">                  (вид иного документа, удостоверяющего личность)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выдан «</w:t>
      </w:r>
      <w:r>
        <w:rPr>
          <w:rFonts w:ascii="Arial" w:hAnsi="Arial" w:cs="Arial"/>
          <w:color w:val="000000"/>
          <w:u w:val="single"/>
        </w:rPr>
        <w:t>14</w:t>
      </w:r>
      <w:r w:rsidRPr="00D94798">
        <w:rPr>
          <w:rFonts w:ascii="Arial" w:hAnsi="Arial" w:cs="Arial"/>
          <w:color w:val="000000"/>
        </w:rPr>
        <w:t xml:space="preserve">» </w:t>
      </w:r>
      <w:r>
        <w:rPr>
          <w:rFonts w:ascii="Arial" w:hAnsi="Arial" w:cs="Arial"/>
          <w:color w:val="000000"/>
          <w:u w:val="single"/>
        </w:rPr>
        <w:t>ноября 2010</w:t>
      </w:r>
      <w:r w:rsidRPr="00D94798">
        <w:rPr>
          <w:rFonts w:ascii="Arial" w:hAnsi="Arial" w:cs="Arial"/>
          <w:color w:val="000000"/>
        </w:rPr>
        <w:t>г. __________________________________________,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ОГРНИП _______________________________________________________________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  <w:t xml:space="preserve">              (когда и кем выдан)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в лице _______________________________, действовавшего(ей) на основании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  <w:t>(полностью ФИО представителя заявителя)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___________________________________________________________________.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ab/>
      </w:r>
      <w:r w:rsidRPr="00D94798">
        <w:rPr>
          <w:rFonts w:ascii="Arial" w:hAnsi="Arial" w:cs="Arial"/>
          <w:color w:val="000000"/>
        </w:rPr>
        <w:tab/>
        <w:t>(наименование и реквизиты документа, подтверждающего полномочия представителя заявителя)</w:t>
      </w:r>
    </w:p>
    <w:p w:rsidR="00397FB4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 xml:space="preserve">Информация для связи с заявителем: </w:t>
      </w:r>
      <w:r>
        <w:rPr>
          <w:rFonts w:ascii="Arial" w:hAnsi="Arial" w:cs="Arial"/>
          <w:i/>
          <w:color w:val="000000"/>
          <w:u w:val="single"/>
        </w:rPr>
        <w:t>Курская область, Горшеченский район, с.Ясенки, ул.Молодежная, д.00</w:t>
      </w:r>
      <w:r w:rsidRPr="00D94798">
        <w:rPr>
          <w:rFonts w:ascii="Arial" w:hAnsi="Arial" w:cs="Arial"/>
          <w:color w:val="000000"/>
        </w:rPr>
        <w:t xml:space="preserve"> 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(почтовый адрес)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  <w:u w:val="single"/>
        </w:rPr>
        <w:t>8-9081210000</w:t>
      </w:r>
      <w:r w:rsidRPr="00D94798">
        <w:rPr>
          <w:rFonts w:ascii="Arial" w:hAnsi="Arial" w:cs="Arial"/>
          <w:color w:val="000000"/>
        </w:rPr>
        <w:t xml:space="preserve">___, </w:t>
      </w:r>
      <w:r w:rsidRPr="00510F3B">
        <w:rPr>
          <w:rFonts w:ascii="Arial" w:hAnsi="Arial" w:cs="Arial"/>
          <w:color w:val="000000"/>
        </w:rPr>
        <w:t xml:space="preserve">               </w:t>
      </w:r>
      <w:r>
        <w:rPr>
          <w:rFonts w:ascii="Arial" w:hAnsi="Arial" w:cs="Arial"/>
          <w:color w:val="000000"/>
          <w:u w:val="single"/>
          <w:lang w:val="en-US"/>
        </w:rPr>
        <w:t>adj</w:t>
      </w:r>
      <w:r w:rsidRPr="00510F3B">
        <w:rPr>
          <w:rFonts w:ascii="Arial" w:hAnsi="Arial" w:cs="Arial"/>
          <w:color w:val="000000"/>
          <w:u w:val="single"/>
        </w:rPr>
        <w:t>@</w:t>
      </w:r>
      <w:r>
        <w:rPr>
          <w:rFonts w:ascii="Arial" w:hAnsi="Arial" w:cs="Arial"/>
          <w:color w:val="000000"/>
          <w:u w:val="single"/>
          <w:lang w:val="en-US"/>
        </w:rPr>
        <w:t>yndex</w:t>
      </w:r>
      <w:r w:rsidRPr="00510F3B">
        <w:rPr>
          <w:rFonts w:ascii="Arial" w:hAnsi="Arial" w:cs="Arial"/>
          <w:color w:val="000000"/>
          <w:u w:val="single"/>
        </w:rPr>
        <w:t>.</w:t>
      </w:r>
      <w:r>
        <w:rPr>
          <w:rFonts w:ascii="Arial" w:hAnsi="Arial" w:cs="Arial"/>
          <w:color w:val="000000"/>
          <w:u w:val="single"/>
          <w:lang w:val="en-US"/>
        </w:rPr>
        <w:t>ru</w:t>
      </w:r>
      <w:r w:rsidRPr="00D94798">
        <w:rPr>
          <w:rFonts w:ascii="Arial" w:hAnsi="Arial" w:cs="Arial"/>
          <w:color w:val="000000"/>
        </w:rPr>
        <w:t>,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 xml:space="preserve">      (контактные телефоны)</w:t>
      </w:r>
      <w:r w:rsidRPr="00D94798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</w:t>
      </w:r>
      <w:r w:rsidRPr="00D94798">
        <w:rPr>
          <w:rFonts w:ascii="Arial" w:hAnsi="Arial" w:cs="Arial"/>
          <w:color w:val="000000"/>
        </w:rPr>
        <w:t xml:space="preserve"> (</w:t>
      </w:r>
      <w:r w:rsidRPr="00D94798">
        <w:rPr>
          <w:rFonts w:ascii="Arial" w:hAnsi="Arial" w:cs="Arial"/>
          <w:color w:val="000000"/>
          <w:u w:val="single"/>
        </w:rPr>
        <w:t>при наличии</w:t>
      </w:r>
      <w:r w:rsidRPr="00D94798">
        <w:rPr>
          <w:rFonts w:ascii="Arial" w:hAnsi="Arial" w:cs="Arial"/>
          <w:color w:val="000000"/>
        </w:rPr>
        <w:t xml:space="preserve"> адрес электронной почты)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Прошу предварительно согласовать предоставление земельного участка с кадастровым (условным) номером _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46:0</w:t>
      </w:r>
      <w:r w:rsidRPr="00711907">
        <w:rPr>
          <w:rFonts w:ascii="Times New Roman" w:hAnsi="Times New Roman"/>
          <w:i/>
          <w:color w:val="000000"/>
          <w:sz w:val="28"/>
          <w:szCs w:val="28"/>
          <w:u w:val="single"/>
        </w:rPr>
        <w:t>4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:101010:25</w:t>
      </w:r>
      <w:r w:rsidRPr="00D94798">
        <w:rPr>
          <w:rFonts w:ascii="Arial" w:hAnsi="Arial" w:cs="Arial"/>
          <w:color w:val="000000"/>
        </w:rPr>
        <w:t>_.</w:t>
      </w:r>
    </w:p>
    <w:p w:rsidR="00397FB4" w:rsidRPr="00D94798" w:rsidRDefault="00397FB4" w:rsidP="00872DB8">
      <w:pPr>
        <w:ind w:firstLine="708"/>
        <w:contextualSpacing/>
        <w:jc w:val="center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97FB4" w:rsidRPr="00D94798" w:rsidRDefault="00397FB4" w:rsidP="00872DB8">
      <w:pPr>
        <w:ind w:firstLine="708"/>
        <w:contextualSpacing/>
        <w:jc w:val="center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numPr>
          <w:ilvl w:val="0"/>
          <w:numId w:val="3"/>
        </w:numPr>
        <w:spacing w:after="0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Сведения о земельном участке:</w:t>
      </w:r>
    </w:p>
    <w:p w:rsidR="00397FB4" w:rsidRPr="00D94798" w:rsidRDefault="00397FB4" w:rsidP="00872DB8">
      <w:pPr>
        <w:numPr>
          <w:ilvl w:val="1"/>
          <w:numId w:val="3"/>
        </w:numPr>
        <w:spacing w:after="0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Земельный участок имеет следующие адресные ориентиры:</w:t>
      </w:r>
    </w:p>
    <w:p w:rsidR="00397FB4" w:rsidRDefault="00397FB4" w:rsidP="00872DB8">
      <w:pPr>
        <w:ind w:firstLine="708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i/>
          <w:sz w:val="26"/>
          <w:szCs w:val="26"/>
          <w:u w:val="single"/>
        </w:rPr>
        <w:t>земельный участок прямоугольной формы 50х100 м. по адресу: Курская обл., Горшеченский район, с.</w:t>
      </w:r>
      <w:bookmarkStart w:id="0" w:name="_GoBack"/>
      <w:bookmarkEnd w:id="0"/>
      <w:r>
        <w:rPr>
          <w:rFonts w:ascii="Times New Roman" w:hAnsi="Times New Roman"/>
          <w:i/>
          <w:sz w:val="26"/>
          <w:szCs w:val="26"/>
          <w:u w:val="single"/>
        </w:rPr>
        <w:t xml:space="preserve">Ясенки, ул.Молодежная, д.0000                                          </w:t>
      </w:r>
      <w:r w:rsidRPr="00D94798">
        <w:rPr>
          <w:rFonts w:ascii="Arial" w:hAnsi="Arial" w:cs="Arial"/>
        </w:rPr>
        <w:t xml:space="preserve">  </w:t>
      </w: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1.2. Площадь земельного участка: _</w:t>
      </w:r>
      <w:r>
        <w:rPr>
          <w:rFonts w:ascii="Arial" w:hAnsi="Arial" w:cs="Arial"/>
          <w:u w:val="single"/>
        </w:rPr>
        <w:t>5000</w:t>
      </w:r>
      <w:r w:rsidRPr="00D94798">
        <w:rPr>
          <w:rFonts w:ascii="Arial" w:hAnsi="Arial" w:cs="Arial"/>
        </w:rPr>
        <w:t>_____ кв.м.</w:t>
      </w:r>
    </w:p>
    <w:p w:rsidR="00397FB4" w:rsidRPr="00D94798" w:rsidRDefault="00397FB4" w:rsidP="00700D74">
      <w:pPr>
        <w:spacing w:after="0"/>
        <w:ind w:left="851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  <w:color w:val="000000"/>
        </w:rPr>
        <w:t xml:space="preserve">1.3. Цель использования земельного участка </w:t>
      </w:r>
      <w:r>
        <w:rPr>
          <w:rFonts w:ascii="Times New Roman" w:hAnsi="Times New Roman"/>
          <w:i/>
          <w:color w:val="000000"/>
          <w:sz w:val="26"/>
          <w:szCs w:val="26"/>
          <w:u w:val="single"/>
        </w:rPr>
        <w:t>для индивидуального жилищного строительства</w:t>
      </w:r>
      <w:r w:rsidRPr="00D94798">
        <w:rPr>
          <w:rFonts w:ascii="Arial" w:hAnsi="Arial" w:cs="Arial"/>
        </w:rPr>
        <w:t>.</w:t>
      </w:r>
    </w:p>
    <w:p w:rsidR="00397FB4" w:rsidRDefault="00397FB4" w:rsidP="00700D74">
      <w:pPr>
        <w:suppressAutoHyphens/>
        <w:spacing w:after="0" w:line="240" w:lineRule="auto"/>
        <w:ind w:left="851"/>
        <w:contextualSpacing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00D74">
        <w:rPr>
          <w:rFonts w:ascii="Arial" w:hAnsi="Arial" w:cs="Arial"/>
        </w:rPr>
        <w:t xml:space="preserve">Основание предоставления земельного участка без проведения торгов </w:t>
      </w:r>
      <w:r>
        <w:rPr>
          <w:rFonts w:ascii="Times New Roman" w:hAnsi="Times New Roman"/>
          <w:i/>
          <w:sz w:val="26"/>
          <w:szCs w:val="26"/>
          <w:u w:val="single"/>
        </w:rPr>
        <w:t>для строительства жилья экономкласса и комплексного освоения территории</w:t>
      </w:r>
    </w:p>
    <w:p w:rsidR="00397FB4" w:rsidRPr="00700D74" w:rsidRDefault="00397FB4" w:rsidP="00700D74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Arial" w:hAnsi="Arial" w:cs="Arial"/>
        </w:rPr>
      </w:pPr>
      <w:r w:rsidRPr="00700D74">
        <w:rPr>
          <w:rFonts w:ascii="Arial" w:hAnsi="Arial" w:cs="Arial"/>
        </w:rPr>
        <w:t xml:space="preserve"> 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___________________________________________________________________.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b/>
        </w:rPr>
      </w:pPr>
      <w:r w:rsidRPr="00D94798">
        <w:rPr>
          <w:rFonts w:ascii="Arial" w:hAnsi="Arial" w:cs="Arial"/>
        </w:rPr>
        <w:t>статьей 39.5, пунктом 2 статьи 39.6 пунктом 2 статьи 39.10 Земельного кодекса Российской Федерации)</w:t>
      </w:r>
    </w:p>
    <w:p w:rsidR="00397FB4" w:rsidRPr="00D94798" w:rsidRDefault="00397FB4" w:rsidP="00872DB8">
      <w:pPr>
        <w:ind w:firstLine="708"/>
        <w:contextualSpacing/>
        <w:jc w:val="center"/>
        <w:rPr>
          <w:rFonts w:ascii="Arial" w:hAnsi="Arial" w:cs="Arial"/>
          <w:color w:val="000000"/>
        </w:rPr>
      </w:pPr>
    </w:p>
    <w:p w:rsidR="00397FB4" w:rsidRPr="00D94798" w:rsidRDefault="00397FB4" w:rsidP="00700D74">
      <w:pPr>
        <w:ind w:firstLine="708"/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b/>
          <w:color w:val="000000"/>
        </w:rPr>
        <w:t xml:space="preserve">  3. </w:t>
      </w:r>
      <w:r w:rsidRPr="00D94798">
        <w:rPr>
          <w:rFonts w:ascii="Arial" w:hAnsi="Arial" w:cs="Arial"/>
          <w:color w:val="000000"/>
        </w:rPr>
        <w:t xml:space="preserve">Вид права, на котором приобретается земельный участок </w:t>
      </w:r>
      <w:r>
        <w:rPr>
          <w:rFonts w:ascii="Times New Roman" w:hAnsi="Times New Roman"/>
          <w:i/>
          <w:color w:val="000000"/>
          <w:sz w:val="26"/>
          <w:szCs w:val="26"/>
          <w:u w:val="single"/>
        </w:rPr>
        <w:t>на праве  собственности</w:t>
      </w:r>
      <w:r w:rsidRPr="00D94798">
        <w:rPr>
          <w:rFonts w:ascii="Arial" w:hAnsi="Arial" w:cs="Arial"/>
          <w:color w:val="000000"/>
        </w:rPr>
        <w:t>.</w:t>
      </w:r>
    </w:p>
    <w:p w:rsidR="00397FB4" w:rsidRPr="00D94798" w:rsidRDefault="00397FB4" w:rsidP="00872DB8">
      <w:pPr>
        <w:ind w:firstLine="708"/>
        <w:contextualSpacing/>
        <w:jc w:val="center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ind w:firstLine="708"/>
        <w:contextualSpacing/>
        <w:jc w:val="center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b/>
          <w:color w:val="000000"/>
        </w:rPr>
        <w:t>4</w:t>
      </w:r>
      <w:r w:rsidRPr="00D94798">
        <w:rPr>
          <w:rFonts w:ascii="Arial" w:hAnsi="Arial" w:cs="Arial"/>
          <w:color w:val="000000"/>
        </w:rPr>
        <w:t>. Реквизиты решения об утверждении проекта межевания территории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___________________________________________________________________.</w:t>
      </w: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b/>
          <w:color w:val="000000"/>
        </w:rPr>
        <w:t>5.</w:t>
      </w:r>
      <w:r w:rsidRPr="00D94798">
        <w:rPr>
          <w:rFonts w:ascii="Arial" w:hAnsi="Arial" w:cs="Arial"/>
          <w:color w:val="000000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___________________________________________________________________.</w:t>
      </w:r>
    </w:p>
    <w:p w:rsidR="00397FB4" w:rsidRPr="00D94798" w:rsidRDefault="00397FB4" w:rsidP="00872DB8">
      <w:pPr>
        <w:contextualSpacing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ind w:firstLine="851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397FB4" w:rsidRPr="00D94798" w:rsidRDefault="00397FB4" w:rsidP="00872DB8">
      <w:pPr>
        <w:ind w:firstLine="851"/>
        <w:contextualSpacing/>
        <w:jc w:val="both"/>
        <w:rPr>
          <w:rFonts w:ascii="Arial" w:hAnsi="Arial" w:cs="Arial"/>
        </w:rPr>
      </w:pPr>
    </w:p>
    <w:p w:rsidR="00397FB4" w:rsidRPr="00D94798" w:rsidRDefault="00397FB4" w:rsidP="00872DB8">
      <w:pPr>
        <w:ind w:firstLine="851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97FB4" w:rsidRPr="00D94798" w:rsidRDefault="00397FB4" w:rsidP="00872DB8">
      <w:pPr>
        <w:ind w:firstLine="708"/>
        <w:contextualSpacing/>
        <w:jc w:val="both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12.11.2017</w:t>
      </w:r>
      <w:r w:rsidRPr="00D94798">
        <w:rPr>
          <w:rFonts w:ascii="Arial" w:hAnsi="Arial" w:cs="Arial"/>
          <w:color w:val="000000"/>
        </w:rPr>
        <w:t xml:space="preserve">                                                                          _____________</w:t>
      </w:r>
      <w:r>
        <w:rPr>
          <w:rFonts w:ascii="Arial" w:hAnsi="Arial" w:cs="Arial"/>
          <w:color w:val="000000"/>
        </w:rPr>
        <w:t>Иванов И.И.</w:t>
      </w:r>
    </w:p>
    <w:p w:rsidR="00397FB4" w:rsidRPr="00D94798" w:rsidRDefault="00397FB4" w:rsidP="00872DB8">
      <w:pPr>
        <w:contextualSpacing/>
        <w:rPr>
          <w:rFonts w:ascii="Arial" w:hAnsi="Arial" w:cs="Arial"/>
          <w:color w:val="000000"/>
        </w:rPr>
      </w:pPr>
      <w:r w:rsidRPr="00D94798">
        <w:rPr>
          <w:rFonts w:ascii="Arial" w:hAnsi="Arial" w:cs="Arial"/>
          <w:color w:val="000000"/>
        </w:rPr>
        <w:t>(дата)                                                                                       (подпись)</w:t>
      </w:r>
    </w:p>
    <w:p w:rsidR="00397FB4" w:rsidRPr="00D94798" w:rsidRDefault="00397FB4" w:rsidP="00872DB8">
      <w:pPr>
        <w:ind w:firstLine="851"/>
        <w:contextualSpacing/>
        <w:jc w:val="both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widowControl w:val="0"/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color w:val="000000"/>
        </w:rPr>
      </w:pPr>
    </w:p>
    <w:p w:rsidR="00397FB4" w:rsidRPr="00D94798" w:rsidRDefault="00397FB4" w:rsidP="00872DB8">
      <w:pPr>
        <w:contextualSpacing/>
        <w:jc w:val="center"/>
        <w:rPr>
          <w:rFonts w:ascii="Arial" w:hAnsi="Arial" w:cs="Arial"/>
          <w:color w:val="000000"/>
        </w:rPr>
      </w:pPr>
    </w:p>
    <w:p w:rsidR="00397FB4" w:rsidRDefault="00397FB4" w:rsidP="00872DB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(контактные телефоны)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(</w:t>
      </w:r>
      <w:r>
        <w:rPr>
          <w:rFonts w:ascii="Times New Roman" w:hAnsi="Times New Roman"/>
          <w:color w:val="000000"/>
          <w:sz w:val="16"/>
          <w:szCs w:val="16"/>
          <w:u w:val="single"/>
        </w:rPr>
        <w:t>при наличии</w:t>
      </w:r>
      <w:r>
        <w:rPr>
          <w:rFonts w:ascii="Times New Roman" w:hAnsi="Times New Roman"/>
          <w:color w:val="000000"/>
          <w:sz w:val="16"/>
          <w:szCs w:val="16"/>
        </w:rPr>
        <w:t xml:space="preserve"> адрес электронной почты)</w:t>
      </w:r>
    </w:p>
    <w:p w:rsidR="00397FB4" w:rsidRDefault="00397FB4" w:rsidP="00872DB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97FB4" w:rsidRDefault="00397FB4" w:rsidP="00872DB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397FB4" w:rsidRDefault="00397FB4" w:rsidP="00872DB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397FB4" w:rsidRDefault="00397FB4" w:rsidP="00872DB8">
      <w:pPr>
        <w:spacing w:after="0"/>
        <w:contextualSpacing/>
        <w:jc w:val="center"/>
        <w:rPr>
          <w:rFonts w:ascii="Times New Roman" w:hAnsi="Times New Roman"/>
          <w:color w:val="000000"/>
        </w:rPr>
      </w:pPr>
    </w:p>
    <w:p w:rsidR="00397FB4" w:rsidRDefault="00397FB4" w:rsidP="00872DB8">
      <w:pPr>
        <w:spacing w:after="0"/>
        <w:contextualSpacing/>
        <w:jc w:val="center"/>
        <w:rPr>
          <w:rFonts w:ascii="Times New Roman" w:hAnsi="Times New Roman"/>
          <w:color w:val="000000"/>
        </w:rPr>
      </w:pPr>
    </w:p>
    <w:p w:rsidR="00397FB4" w:rsidRDefault="00397FB4" w:rsidP="00872DB8">
      <w:pPr>
        <w:spacing w:after="0"/>
        <w:contextualSpacing/>
        <w:jc w:val="center"/>
        <w:rPr>
          <w:rFonts w:ascii="Times New Roman" w:hAnsi="Times New Roman"/>
          <w:color w:val="000000"/>
        </w:rPr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p w:rsidR="00397FB4" w:rsidRDefault="00397FB4" w:rsidP="00872DB8">
      <w:pPr>
        <w:contextualSpacing/>
      </w:pPr>
    </w:p>
    <w:sectPr w:rsidR="00397FB4" w:rsidSect="0039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B0AAC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abstractNum w:abstractNumId="1">
    <w:nsid w:val="72236A4A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DB8"/>
    <w:rsid w:val="00394DE2"/>
    <w:rsid w:val="00397FB4"/>
    <w:rsid w:val="00510F3B"/>
    <w:rsid w:val="005E7670"/>
    <w:rsid w:val="005F65B1"/>
    <w:rsid w:val="00700D74"/>
    <w:rsid w:val="00711907"/>
    <w:rsid w:val="00872DB8"/>
    <w:rsid w:val="00891508"/>
    <w:rsid w:val="008A2205"/>
    <w:rsid w:val="00A9729C"/>
    <w:rsid w:val="00AB42B8"/>
    <w:rsid w:val="00D94798"/>
    <w:rsid w:val="00E86CBC"/>
    <w:rsid w:val="00EA6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DB8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F3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95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194</TotalTime>
  <Pages>4</Pages>
  <Words>1194</Words>
  <Characters>6809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13</cp:revision>
  <cp:lastPrinted>2017-12-10T13:06:00Z</cp:lastPrinted>
  <dcterms:created xsi:type="dcterms:W3CDTF">2017-11-14T07:51:00Z</dcterms:created>
  <dcterms:modified xsi:type="dcterms:W3CDTF">2018-06-04T07:11:00Z</dcterms:modified>
</cp:coreProperties>
</file>