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7AF" w:rsidRPr="00972DD6" w:rsidRDefault="001327AF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ФНС России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1327AF" w:rsidRPr="00972DD6" w:rsidRDefault="001327AF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1327AF" w:rsidRPr="00972DD6" w:rsidRDefault="001327AF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965FFF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на, на территории  сельского поселения </w:t>
      </w:r>
      <w:r w:rsidRPr="00965FFF">
        <w:rPr>
          <w:rFonts w:ascii="Times New Roman" w:hAnsi="Times New Roman"/>
          <w:sz w:val="28"/>
          <w:szCs w:val="28"/>
          <w:u w:val="single"/>
          <w:lang w:eastAsia="ru-RU"/>
        </w:rPr>
        <w:t>в постоянное (бессрочное) пользование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1327AF" w:rsidRDefault="001327AF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</w:t>
      </w:r>
      <w:r w:rsidRPr="00972DD6">
        <w:rPr>
          <w:rFonts w:ascii="Times New Roman" w:hAnsi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327AF" w:rsidRDefault="001327A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1327AF" w:rsidRDefault="001327A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1327AF" w:rsidRDefault="001327AF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Pr="003B6721" w:rsidRDefault="001327AF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>Ясеновского  сельсовета Горшеченского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1327AF" w:rsidRPr="004658C2" w:rsidRDefault="001327AF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1327AF" w:rsidRDefault="001327A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1327AF" w:rsidRDefault="001327AF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1327AF" w:rsidRDefault="001327A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1327AF" w:rsidRDefault="001327AF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1327AF" w:rsidRPr="00D648B0" w:rsidRDefault="001327AF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1327AF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10699B"/>
    <w:rsid w:val="001327AF"/>
    <w:rsid w:val="00293675"/>
    <w:rsid w:val="003B6721"/>
    <w:rsid w:val="00400D86"/>
    <w:rsid w:val="004658C2"/>
    <w:rsid w:val="004C5C1E"/>
    <w:rsid w:val="005B074E"/>
    <w:rsid w:val="005B1D0C"/>
    <w:rsid w:val="005E3A10"/>
    <w:rsid w:val="006A5A58"/>
    <w:rsid w:val="006C0A77"/>
    <w:rsid w:val="008524D2"/>
    <w:rsid w:val="00862EBE"/>
    <w:rsid w:val="008A7BF5"/>
    <w:rsid w:val="008F4946"/>
    <w:rsid w:val="009233E9"/>
    <w:rsid w:val="00965FFF"/>
    <w:rsid w:val="00972DD6"/>
    <w:rsid w:val="00A86DD8"/>
    <w:rsid w:val="00BC39CC"/>
    <w:rsid w:val="00C358CA"/>
    <w:rsid w:val="00C7065B"/>
    <w:rsid w:val="00C81E6E"/>
    <w:rsid w:val="00D648B0"/>
    <w:rsid w:val="00F16ED0"/>
    <w:rsid w:val="00F30FBC"/>
    <w:rsid w:val="00FB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A0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327</Words>
  <Characters>1865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2016-07-25T07:16:00Z</dcterms:created>
  <dcterms:modified xsi:type="dcterms:W3CDTF">2018-06-04T07:09:00Z</dcterms:modified>
</cp:coreProperties>
</file>