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03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Администрацию Ясеновского сельсовета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Горшеченского района Курской области</w:t>
      </w:r>
      <w:r w:rsidRPr="000B5E62">
        <w:rPr>
          <w:rFonts w:ascii="Times New Roman" w:hAnsi="Times New Roman" w:cs="Times New Roman"/>
          <w:sz w:val="24"/>
          <w:szCs w:val="24"/>
        </w:rPr>
        <w:t>_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исполнительного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700303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адрес:  Курская область, Горшеченский район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с.Ясенки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_Иванова Ивана Ивановича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</w:t>
      </w:r>
      <w:r>
        <w:rPr>
          <w:rFonts w:ascii="Times New Roman" w:hAnsi="Times New Roman" w:cs="Times New Roman"/>
          <w:sz w:val="24"/>
          <w:szCs w:val="24"/>
        </w:rPr>
        <w:t>г. Курск, ул. Ивановская, д.1</w:t>
      </w:r>
      <w:r w:rsidRPr="000B5E62">
        <w:rPr>
          <w:rFonts w:ascii="Times New Roman" w:hAnsi="Times New Roman" w:cs="Times New Roman"/>
          <w:sz w:val="24"/>
          <w:szCs w:val="24"/>
        </w:rPr>
        <w:t>,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телефон: _____11111</w:t>
      </w:r>
      <w:r w:rsidRPr="000B5E62">
        <w:rPr>
          <w:rFonts w:ascii="Times New Roman" w:hAnsi="Times New Roman" w:cs="Times New Roman"/>
          <w:sz w:val="24"/>
          <w:szCs w:val="24"/>
        </w:rPr>
        <w:t>, факс: __________,</w:t>
      </w:r>
    </w:p>
    <w:p w:rsidR="00700303" w:rsidRPr="000B5E62" w:rsidRDefault="00700303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700303" w:rsidRPr="000B5E62" w:rsidRDefault="00700303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00303" w:rsidRPr="000B5E62" w:rsidRDefault="00700303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00303" w:rsidRPr="000B5E62" w:rsidRDefault="00700303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700303" w:rsidRPr="000B5E62" w:rsidRDefault="00700303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</w:p>
    <w:p w:rsidR="00700303" w:rsidRPr="000B5E62" w:rsidRDefault="00700303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На   основании   </w:t>
      </w:r>
      <w:hyperlink r:id="rId4" w:history="1">
        <w:r w:rsidRPr="000B5E62">
          <w:rPr>
            <w:rStyle w:val="Hyperlink"/>
            <w:rFonts w:ascii="Times New Roman" w:hAnsi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Иванов И.И. </w:t>
      </w:r>
      <w:r w:rsidRPr="000B5E62">
        <w:rPr>
          <w:rFonts w:ascii="Times New Roman" w:hAnsi="Times New Roman" w:cs="Times New Roman"/>
          <w:sz w:val="24"/>
          <w:szCs w:val="24"/>
        </w:rPr>
        <w:t>просит предоставить земельный участок размером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____1000 кв.м</w:t>
      </w:r>
      <w:r w:rsidRPr="000B5E62">
        <w:rPr>
          <w:rFonts w:ascii="Times New Roman" w:hAnsi="Times New Roman" w:cs="Times New Roman"/>
          <w:sz w:val="24"/>
          <w:szCs w:val="24"/>
        </w:rPr>
        <w:t>, расположенный по адр</w:t>
      </w:r>
      <w:r>
        <w:rPr>
          <w:rFonts w:ascii="Times New Roman" w:hAnsi="Times New Roman" w:cs="Times New Roman"/>
          <w:sz w:val="24"/>
          <w:szCs w:val="24"/>
        </w:rPr>
        <w:t>есу: Курская область, Горшеченский район, с.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Ясенки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</w:t>
      </w:r>
      <w:r>
        <w:rPr>
          <w:rFonts w:ascii="Times New Roman" w:hAnsi="Times New Roman" w:cs="Times New Roman"/>
          <w:sz w:val="24"/>
          <w:szCs w:val="24"/>
        </w:rPr>
        <w:t>омер _46:11:010100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700303" w:rsidRPr="000B5E62" w:rsidRDefault="00700303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5" w:history="1">
        <w:r w:rsidRPr="000B5E62">
          <w:rPr>
            <w:rStyle w:val="Hyperlink"/>
            <w:rFonts w:ascii="Times New Roman" w:hAnsi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6" w:history="1">
        <w:r w:rsidRPr="000B5E62">
          <w:rPr>
            <w:rStyle w:val="Hyperlink"/>
            <w:rFonts w:ascii="Times New Roman" w:hAnsi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</w:p>
    <w:p w:rsidR="00700303" w:rsidRPr="000B5E62" w:rsidRDefault="00700303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0B5E62">
          <w:rPr>
            <w:rStyle w:val="Hyperlink"/>
            <w:rFonts w:ascii="Times New Roman" w:hAnsi="Times New Roman"/>
            <w:sz w:val="24"/>
            <w:szCs w:val="24"/>
          </w:rPr>
          <w:t>п. 2 ст. 39.6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Pr="000B5E62">
          <w:rPr>
            <w:rStyle w:val="Hyperlink"/>
            <w:rFonts w:ascii="Times New Roman" w:hAnsi="Times New Roman"/>
            <w:sz w:val="24"/>
            <w:szCs w:val="24"/>
          </w:rPr>
          <w:t>п. 2 ст. 39.10</w:t>
        </w:r>
      </w:hyperlink>
      <w:r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Pr="000B5E62">
        <w:rPr>
          <w:rFonts w:ascii="Times New Roman" w:hAnsi="Times New Roman" w:cs="Times New Roman"/>
          <w:sz w:val="24"/>
          <w:szCs w:val="24"/>
        </w:rPr>
        <w:t xml:space="preserve">для использования в целях </w:t>
      </w:r>
      <w:r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(Вариант: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для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территориального  планирования (и (или) проектом планировки территории), на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основании Решения __________________________ от "___"_____ ____ г. N ___.)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(Вариант:</w:t>
      </w:r>
    </w:p>
    <w:p w:rsidR="00700303" w:rsidRPr="000B5E62" w:rsidRDefault="00700303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700303" w:rsidRPr="000B5E62" w:rsidRDefault="00700303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700303" w:rsidRPr="000B5E62" w:rsidRDefault="00700303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700303" w:rsidRPr="000B5E62" w:rsidRDefault="00700303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700303" w:rsidRPr="000B5E62" w:rsidRDefault="00700303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00303" w:rsidRPr="000B5E62" w:rsidRDefault="00700303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"___"________ ____ г.</w:t>
      </w:r>
    </w:p>
    <w:p w:rsidR="00700303" w:rsidRPr="000B5E62" w:rsidRDefault="00700303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700303" w:rsidRDefault="00700303" w:rsidP="00BB005A">
      <w:pPr>
        <w:pStyle w:val="ConsPlusNonformat"/>
        <w:jc w:val="both"/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sectPr w:rsidR="00700303" w:rsidSect="007A3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F1B"/>
    <w:rsid w:val="000B5E62"/>
    <w:rsid w:val="000C1D3D"/>
    <w:rsid w:val="001A7F69"/>
    <w:rsid w:val="00224955"/>
    <w:rsid w:val="00255DAC"/>
    <w:rsid w:val="00307A0E"/>
    <w:rsid w:val="003152E7"/>
    <w:rsid w:val="00387865"/>
    <w:rsid w:val="0048411E"/>
    <w:rsid w:val="005C30A9"/>
    <w:rsid w:val="00605F1B"/>
    <w:rsid w:val="00700303"/>
    <w:rsid w:val="007A39AE"/>
    <w:rsid w:val="007D04BF"/>
    <w:rsid w:val="00804985"/>
    <w:rsid w:val="00894FE7"/>
    <w:rsid w:val="00BB005A"/>
    <w:rsid w:val="00C7214B"/>
    <w:rsid w:val="00CC1A65"/>
    <w:rsid w:val="00D5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FE7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94FE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894FE7"/>
    <w:pPr>
      <w:widowControl w:val="0"/>
      <w:suppressAutoHyphens/>
    </w:pPr>
    <w:rPr>
      <w:rFonts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175j8i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33CEC4607B35D15C39B42DB13F4F9ECBD206714ADFC402FD92FC2EA142D7DF71CF3A074j8i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7j8i9N" TargetMode="External"/><Relationship Id="rId5" Type="http://schemas.openxmlformats.org/officeDocument/2006/relationships/hyperlink" Target="consultantplus://offline/ref=7F933CEC4607B35D15C39B42DB13F4F9ECBD206714ADFC402FD92FC2EA142D7DF71CF3A071j8i9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F933CEC4607B35D15C39B42DB13F4F9ECBD206714ADFC402FD92FC2EA142D7DF71CF3AC71j8i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459</Words>
  <Characters>2619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2016-09-06T08:12:00Z</dcterms:created>
  <dcterms:modified xsi:type="dcterms:W3CDTF">2018-06-04T07:09:00Z</dcterms:modified>
</cp:coreProperties>
</file>