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2C" w:rsidRPr="00470DED" w:rsidRDefault="0074622C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22C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_Главе Ясеновского  сельсовета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Горшеченского района Курской области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(наименование 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74622C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адрес: </w:t>
      </w:r>
      <w:r>
        <w:rPr>
          <w:rFonts w:ascii="Times New Roman" w:hAnsi="Times New Roman" w:cs="Times New Roman"/>
          <w:sz w:val="28"/>
          <w:szCs w:val="28"/>
        </w:rPr>
        <w:t>Курская область, Горшеченский район,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Ясенки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от _Иванова Ивана Ивановича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адрес: _</w:t>
      </w:r>
      <w:r>
        <w:rPr>
          <w:rFonts w:ascii="Times New Roman" w:hAnsi="Times New Roman" w:cs="Times New Roman"/>
          <w:sz w:val="28"/>
          <w:szCs w:val="28"/>
        </w:rPr>
        <w:t>Курская область, Горшеченский район, с.________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телефон: _11111111</w:t>
      </w:r>
      <w:r w:rsidRPr="00470DED">
        <w:rPr>
          <w:rFonts w:ascii="Times New Roman" w:hAnsi="Times New Roman" w:cs="Times New Roman"/>
          <w:sz w:val="28"/>
          <w:szCs w:val="28"/>
        </w:rPr>
        <w:t>, факс: __________,</w:t>
      </w:r>
    </w:p>
    <w:p w:rsidR="0074622C" w:rsidRPr="00470DED" w:rsidRDefault="0074622C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74622C" w:rsidRPr="00470DED" w:rsidRDefault="0074622C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74622C" w:rsidRPr="00470DED" w:rsidRDefault="0074622C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622C" w:rsidRPr="00470DED" w:rsidRDefault="0074622C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74622C" w:rsidRPr="00470DED" w:rsidRDefault="0074622C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74622C" w:rsidRPr="00470DED" w:rsidRDefault="0074622C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</w:p>
    <w:p w:rsidR="0074622C" w:rsidRPr="00470DED" w:rsidRDefault="0074622C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 На   основании   </w:t>
      </w:r>
      <w:hyperlink r:id="rId4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Иванов И.И.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>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  <w:r>
        <w:rPr>
          <w:rFonts w:ascii="Times New Roman" w:hAnsi="Times New Roman" w:cs="Times New Roman"/>
          <w:sz w:val="28"/>
          <w:szCs w:val="28"/>
        </w:rPr>
        <w:t xml:space="preserve"> 1500 кв.м.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_______________, расположенный по адре</w:t>
      </w:r>
      <w:r>
        <w:rPr>
          <w:rFonts w:ascii="Times New Roman" w:hAnsi="Times New Roman" w:cs="Times New Roman"/>
          <w:sz w:val="28"/>
          <w:szCs w:val="28"/>
        </w:rPr>
        <w:t>су: Курская область, Горшеченский район,, с ______________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номер __ 46:11:101010</w:t>
      </w:r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74622C" w:rsidRPr="00470DED" w:rsidRDefault="0074622C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5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6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</w:p>
    <w:p w:rsidR="0074622C" w:rsidRPr="00470DED" w:rsidRDefault="0074622C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7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п. 2 ст. 39.6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8" w:history="1">
        <w:r w:rsidRPr="00470DED">
          <w:rPr>
            <w:rStyle w:val="Hyperlink"/>
            <w:rFonts w:ascii="Times New Roman" w:hAnsi="Times New Roman"/>
            <w:sz w:val="28"/>
            <w:szCs w:val="28"/>
            <w:lang w:eastAsia="ar-SA"/>
          </w:rPr>
          <w:t>п. 2 ст. 39.10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(наименование или Ф.И.О.)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Pr="00470DED">
        <w:rPr>
          <w:rFonts w:ascii="Times New Roman" w:hAnsi="Times New Roman" w:cs="Times New Roman"/>
          <w:sz w:val="28"/>
          <w:szCs w:val="28"/>
        </w:rPr>
        <w:t>для использовани</w:t>
      </w:r>
      <w:r>
        <w:rPr>
          <w:rFonts w:ascii="Times New Roman" w:hAnsi="Times New Roman" w:cs="Times New Roman"/>
          <w:sz w:val="28"/>
          <w:szCs w:val="28"/>
        </w:rPr>
        <w:t>я в целях _для ведения личного подсобного хозяйства</w:t>
      </w:r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(Вариант: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Земельный участок ________________________ просит предоставить взамен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(наименование или Ф.И.О.)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земельного  участка,  изымаемого  для  государственных (или: муниципальных)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(наименование органа)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(Вариант: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>Земельный участок ________________________ просит предоставить для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 (наименование или Ф.И.О.)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территориального  планирования (и (или) проектом планировки территории), на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основании Решения __________________________ от "___"_____ ____ г. N ___.)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              (наименование органа)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(Вариант: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Земельный участок образовывался или его границы уточнялись на основании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                        (наименование органа)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участка.</w:t>
      </w:r>
    </w:p>
    <w:p w:rsidR="0074622C" w:rsidRPr="00470DED" w:rsidRDefault="0074622C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622C" w:rsidRPr="00470DED" w:rsidRDefault="0074622C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74622C" w:rsidRPr="00470DED" w:rsidRDefault="0074622C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74622C" w:rsidRPr="00470DED" w:rsidRDefault="0074622C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74622C" w:rsidRPr="00470DED" w:rsidRDefault="0074622C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74622C" w:rsidRPr="00470DED" w:rsidRDefault="0074622C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"___"________ ____ г.</w:t>
      </w:r>
    </w:p>
    <w:p w:rsidR="0074622C" w:rsidRPr="00470DED" w:rsidRDefault="0074622C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622C" w:rsidRPr="00470DED" w:rsidRDefault="0074622C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74622C" w:rsidRPr="00470DED" w:rsidRDefault="0074622C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         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74622C" w:rsidRPr="00470DED" w:rsidRDefault="0074622C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4622C" w:rsidRDefault="0074622C"/>
    <w:sectPr w:rsidR="0074622C" w:rsidSect="00D45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1FD"/>
    <w:rsid w:val="000021B2"/>
    <w:rsid w:val="00082089"/>
    <w:rsid w:val="001C7B73"/>
    <w:rsid w:val="002B3ABE"/>
    <w:rsid w:val="003024AE"/>
    <w:rsid w:val="00366B27"/>
    <w:rsid w:val="00470DED"/>
    <w:rsid w:val="004C6C23"/>
    <w:rsid w:val="004C7E0D"/>
    <w:rsid w:val="006F7E38"/>
    <w:rsid w:val="007161FD"/>
    <w:rsid w:val="0074622C"/>
    <w:rsid w:val="007C0B97"/>
    <w:rsid w:val="009820BC"/>
    <w:rsid w:val="00A76B63"/>
    <w:rsid w:val="00C63683"/>
    <w:rsid w:val="00D45F69"/>
    <w:rsid w:val="00E74667"/>
    <w:rsid w:val="00EA18D2"/>
    <w:rsid w:val="00F32B44"/>
    <w:rsid w:val="00FC3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44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1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32B44"/>
    <w:rPr>
      <w:rFonts w:cs="Times New Roman"/>
      <w:color w:val="0000FF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652</Words>
  <Characters>3720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2016-09-05T07:27:00Z</dcterms:created>
  <dcterms:modified xsi:type="dcterms:W3CDTF">2018-06-04T07:07:00Z</dcterms:modified>
</cp:coreProperties>
</file>