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753" w:rsidRPr="00972DD6" w:rsidRDefault="006D2753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6D2753" w:rsidRPr="00972DD6" w:rsidRDefault="006D2753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6D2753" w:rsidRPr="00972DD6" w:rsidRDefault="006D275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</w:t>
      </w:r>
      <w:r w:rsidRPr="008F4946">
        <w:rPr>
          <w:rFonts w:ascii="Times New Roman" w:hAnsi="Times New Roman"/>
          <w:sz w:val="28"/>
          <w:szCs w:val="28"/>
          <w:u w:val="single"/>
          <w:lang w:eastAsia="ru-RU"/>
        </w:rPr>
        <w:t xml:space="preserve"> земельных участков, находящихся в муниципальной собственности,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расположенных на территории сельского поселения </w:t>
      </w:r>
      <w:r w:rsidRPr="008F4946">
        <w:rPr>
          <w:rFonts w:ascii="Times New Roman" w:hAnsi="Times New Roman"/>
          <w:sz w:val="28"/>
          <w:szCs w:val="28"/>
          <w:u w:val="single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в собственность или аренду б</w:t>
      </w:r>
      <w:r w:rsidRPr="008F4946">
        <w:rPr>
          <w:rFonts w:ascii="Times New Roman" w:hAnsi="Times New Roman"/>
          <w:sz w:val="28"/>
          <w:szCs w:val="28"/>
          <w:u w:val="single"/>
          <w:lang w:eastAsia="ru-RU"/>
        </w:rPr>
        <w:t>ез проведения торгов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6D2753" w:rsidRDefault="006D2753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</w:t>
      </w:r>
      <w:r w:rsidRPr="00972D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</w:t>
      </w: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</w:t>
      </w:r>
      <w:r w:rsidRPr="00972DD6">
        <w:rPr>
          <w:rFonts w:ascii="Times New Roman" w:hAnsi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D2753" w:rsidRDefault="006D275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6D2753" w:rsidRDefault="006D275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6D2753" w:rsidRDefault="006D2753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Pr="003B6721" w:rsidRDefault="006D2753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>Ясеновского сельсовета Горшеченского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6D2753" w:rsidRPr="004658C2" w:rsidRDefault="006D2753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6D2753" w:rsidRDefault="006D275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6D2753" w:rsidRDefault="006D2753" w:rsidP="00972DD6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6D2753" w:rsidRDefault="006D275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</w:p>
    <w:p w:rsidR="006D2753" w:rsidRDefault="006D2753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6D2753" w:rsidRPr="00D648B0" w:rsidRDefault="006D2753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6D2753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0050DA"/>
    <w:rsid w:val="0002665F"/>
    <w:rsid w:val="00095EE8"/>
    <w:rsid w:val="0021660B"/>
    <w:rsid w:val="003B6721"/>
    <w:rsid w:val="003E751C"/>
    <w:rsid w:val="00465441"/>
    <w:rsid w:val="004658C2"/>
    <w:rsid w:val="0057168B"/>
    <w:rsid w:val="005B074E"/>
    <w:rsid w:val="005C1FDE"/>
    <w:rsid w:val="006D2753"/>
    <w:rsid w:val="006D2A7E"/>
    <w:rsid w:val="00794E27"/>
    <w:rsid w:val="008524D2"/>
    <w:rsid w:val="008A7BF5"/>
    <w:rsid w:val="008F4946"/>
    <w:rsid w:val="00972DD6"/>
    <w:rsid w:val="00A86DD8"/>
    <w:rsid w:val="00C11604"/>
    <w:rsid w:val="00C358CA"/>
    <w:rsid w:val="00C77E18"/>
    <w:rsid w:val="00D648B0"/>
    <w:rsid w:val="00F03207"/>
    <w:rsid w:val="00F14AFD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1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320</Words>
  <Characters>1830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2016-07-25T07:16:00Z</dcterms:created>
  <dcterms:modified xsi:type="dcterms:W3CDTF">2018-06-04T07:06:00Z</dcterms:modified>
</cp:coreProperties>
</file>