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7D2" w:rsidRPr="00972DD6" w:rsidRDefault="006437D2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ФНС России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6437D2" w:rsidRPr="00972DD6" w:rsidRDefault="006437D2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6437D2" w:rsidRPr="00972DD6" w:rsidRDefault="006437D2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6437D2" w:rsidRDefault="006437D2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</w:t>
      </w:r>
      <w:r w:rsidRPr="00972DD6">
        <w:rPr>
          <w:rFonts w:ascii="Times New Roman" w:hAnsi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437D2" w:rsidRDefault="006437D2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6437D2" w:rsidRDefault="006437D2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437D2" w:rsidRDefault="006437D2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Pr="003B6721" w:rsidRDefault="006437D2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Ясеновского  сельсовета Горшеченского </w:t>
      </w:r>
      <w:r w:rsidRPr="00972DD6">
        <w:rPr>
          <w:rFonts w:ascii="Times New Roman" w:hAnsi="Times New Roman"/>
          <w:sz w:val="28"/>
          <w:szCs w:val="28"/>
          <w:u w:val="single"/>
        </w:rPr>
        <w:t>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6437D2" w:rsidRPr="004658C2" w:rsidRDefault="006437D2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437D2" w:rsidRDefault="006437D2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6437D2" w:rsidRDefault="006437D2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6437D2" w:rsidRDefault="006437D2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6437D2" w:rsidRDefault="006437D2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6437D2" w:rsidRPr="00D648B0" w:rsidRDefault="006437D2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6437D2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86528"/>
    <w:rsid w:val="0015515C"/>
    <w:rsid w:val="00343FBB"/>
    <w:rsid w:val="003B6721"/>
    <w:rsid w:val="004658C2"/>
    <w:rsid w:val="004761E1"/>
    <w:rsid w:val="00557974"/>
    <w:rsid w:val="005B074E"/>
    <w:rsid w:val="006437D2"/>
    <w:rsid w:val="0067482F"/>
    <w:rsid w:val="008524D2"/>
    <w:rsid w:val="008A7BF5"/>
    <w:rsid w:val="00972DD6"/>
    <w:rsid w:val="009D77B2"/>
    <w:rsid w:val="00A86DD8"/>
    <w:rsid w:val="00C358CA"/>
    <w:rsid w:val="00CB41A0"/>
    <w:rsid w:val="00D648B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1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310</Words>
  <Characters>1769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2016-07-25T07:16:00Z</dcterms:created>
  <dcterms:modified xsi:type="dcterms:W3CDTF">2018-06-04T07:06:00Z</dcterms:modified>
</cp:coreProperties>
</file>