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07" w:rsidRDefault="001B7C07" w:rsidP="00506BF4">
      <w:pPr>
        <w:pStyle w:val="ConsPlusNormal"/>
        <w:rPr>
          <w:rFonts w:ascii="Arial" w:hAnsi="Arial" w:cs="Arial"/>
          <w:b/>
          <w:bCs/>
          <w:szCs w:val="24"/>
        </w:rPr>
      </w:pPr>
    </w:p>
    <w:p w:rsidR="001B7C07" w:rsidRDefault="001B7C07" w:rsidP="00506BF4">
      <w:pPr>
        <w:pStyle w:val="ConsPlusNormal"/>
        <w:jc w:val="righ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Приложение № 1</w:t>
      </w:r>
    </w:p>
    <w:p w:rsidR="001B7C07" w:rsidRDefault="001B7C07" w:rsidP="00506BF4">
      <w:pPr>
        <w:pStyle w:val="ConsPlusNormal"/>
        <w:jc w:val="center"/>
        <w:rPr>
          <w:rFonts w:ascii="Arial" w:hAnsi="Arial" w:cs="Arial"/>
          <w:b/>
          <w:bCs/>
          <w:szCs w:val="24"/>
        </w:rPr>
      </w:pPr>
    </w:p>
    <w:p w:rsidR="001B7C07" w:rsidRDefault="001B7C07" w:rsidP="00506BF4">
      <w:pPr>
        <w:pStyle w:val="ConsPlusNormal"/>
        <w:jc w:val="center"/>
        <w:rPr>
          <w:rFonts w:ascii="Arial" w:hAnsi="Arial" w:cs="Arial"/>
          <w:b/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1B7C07" w:rsidTr="00506BF4">
        <w:tc>
          <w:tcPr>
            <w:tcW w:w="5928" w:type="dxa"/>
            <w:gridSpan w:val="10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643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Лист № __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Всего листов __</w:t>
            </w:r>
          </w:p>
        </w:tc>
      </w:tr>
      <w:tr w:rsidR="001B7C07" w:rsidTr="00506BF4">
        <w:tc>
          <w:tcPr>
            <w:tcW w:w="3761" w:type="dxa"/>
            <w:gridSpan w:val="5"/>
          </w:tcPr>
          <w:p w:rsidR="001B7C07" w:rsidRDefault="001B7C07">
            <w:pPr>
              <w:pStyle w:val="ConsPlusNormal"/>
              <w:jc w:val="center"/>
              <w:rPr>
                <w:rFonts w:ascii="Arial" w:hAnsi="Arial" w:cs="Arial"/>
                <w:bCs/>
                <w:szCs w:val="24"/>
              </w:rPr>
            </w:pPr>
            <w:bookmarkStart w:id="0" w:name="P2883"/>
            <w:bookmarkEnd w:id="0"/>
            <w:r>
              <w:rPr>
                <w:rFonts w:ascii="Arial" w:hAnsi="Arial" w:cs="Arial"/>
                <w:bCs/>
                <w:szCs w:val="24"/>
              </w:rPr>
              <w:t>1. Заявление</w:t>
            </w:r>
          </w:p>
          <w:p w:rsidR="001B7C07" w:rsidRDefault="001B7C07">
            <w:pPr>
              <w:pStyle w:val="ConsPlusNormal"/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Главе Администрации ___________________</w:t>
            </w:r>
          </w:p>
        </w:tc>
        <w:tc>
          <w:tcPr>
            <w:tcW w:w="510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2.1. Регистрационный N 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2.2. количество листов заявления 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2.3. количество прилагаемых документов 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2.4. подпись _______________________________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2.5. дата "__" ____ ____ г., время __ ч., __ мин.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  <w:gridSpan w:val="5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Цель использования земельного участка </w:t>
            </w:r>
            <w:hyperlink r:id="rId4" w:anchor="P3052" w:history="1">
              <w:r>
                <w:rPr>
                  <w:rStyle w:val="Hyperlink"/>
                  <w:rFonts w:ascii="Arial" w:hAnsi="Arial" w:cs="Arial"/>
                  <w:bCs/>
                  <w:color w:val="auto"/>
                  <w:szCs w:val="24"/>
                  <w:u w:val="none"/>
                </w:rPr>
                <w:t>&lt;1&gt;</w:t>
              </w:r>
            </w:hyperlink>
            <w:r>
              <w:rPr>
                <w:rFonts w:ascii="Arial" w:hAnsi="Arial" w:cs="Arial"/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  <w:gridSpan w:val="5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998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Лично</w:t>
            </w:r>
          </w:p>
        </w:tc>
        <w:tc>
          <w:tcPr>
            <w:tcW w:w="621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135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126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Лично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545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364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посредством телефонной связи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364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посредством электронной почты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Расписку в получении документов прошу: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998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Расписка получена: _________________________</w:t>
            </w:r>
          </w:p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998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Не направлять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Заявитель: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998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физическое лицо: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отчество (полностью):</w:t>
            </w: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СНИЛС: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вид:</w:t>
            </w: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серия:</w:t>
            </w: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номер: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 выдачи: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кем выдан: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5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 ___ г.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05" w:type="dxa"/>
            <w:gridSpan w:val="5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адрес электронной почты: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461" w:type="dxa"/>
            <w:gridSpan w:val="6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gridSpan w:val="2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полное наименование:</w:t>
            </w: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ИНН: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4642" w:type="dxa"/>
            <w:gridSpan w:val="8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 регистрации: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номер регистрации: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 ____ г.</w:t>
            </w:r>
          </w:p>
        </w:tc>
        <w:tc>
          <w:tcPr>
            <w:tcW w:w="2051" w:type="dxa"/>
            <w:gridSpan w:val="2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461" w:type="dxa"/>
            <w:gridSpan w:val="6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gridSpan w:val="2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адрес электронной почты: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461" w:type="dxa"/>
            <w:gridSpan w:val="6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gridSpan w:val="2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Документы, прилагаемые к заявлению: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Копия в количестве ___ экз., на __ л.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Копия в количестве ___ экз., на __ л.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Копия в количестве ___ экз., на __ л.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Примечание: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_________ __________________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___________ ____ г.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_________ __________________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___________ ____ г.</w:t>
            </w:r>
          </w:p>
        </w:tc>
      </w:tr>
      <w:tr w:rsidR="001B7C07" w:rsidTr="00506BF4">
        <w:tc>
          <w:tcPr>
            <w:tcW w:w="510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Подлинность подписи(ей) заявителя(ей) свидетельствую: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</w:t>
            </w:r>
          </w:p>
        </w:tc>
      </w:tr>
      <w:tr w:rsidR="001B7C07" w:rsidTr="00506BF4">
        <w:tc>
          <w:tcPr>
            <w:tcW w:w="510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      ___________________</w:t>
            </w:r>
          </w:p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___________ ____ г.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</w:tbl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</w:p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--------------------------------</w:t>
      </w:r>
    </w:p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  <w:bookmarkStart w:id="1" w:name="P3052"/>
      <w:bookmarkEnd w:id="1"/>
      <w:r>
        <w:rPr>
          <w:rFonts w:ascii="Arial" w:hAnsi="Arial" w:cs="Arial"/>
          <w:bCs/>
          <w:szCs w:val="24"/>
        </w:rPr>
        <w:t>&lt;1&gt; Заполняется в случае образования земельного участка для его продажи или предоставления в аренду путем проведения аукциона;</w:t>
      </w:r>
    </w:p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&lt;2&gt; Заполняется физическим лицом</w:t>
      </w:r>
    </w:p>
    <w:p w:rsidR="001B7C07" w:rsidRDefault="001B7C07" w:rsidP="00506BF4">
      <w:pPr>
        <w:pStyle w:val="ConsPlusNormal"/>
        <w:jc w:val="right"/>
        <w:rPr>
          <w:rFonts w:ascii="Arial" w:hAnsi="Arial" w:cs="Arial"/>
          <w:b/>
          <w:bCs/>
          <w:szCs w:val="24"/>
        </w:rPr>
      </w:pPr>
    </w:p>
    <w:p w:rsidR="001B7C07" w:rsidRDefault="001B7C07"/>
    <w:p w:rsidR="001B7C07" w:rsidRDefault="001B7C07"/>
    <w:p w:rsidR="001B7C07" w:rsidRDefault="001B7C07"/>
    <w:p w:rsidR="001B7C07" w:rsidRDefault="001B7C07"/>
    <w:p w:rsidR="001B7C07" w:rsidRDefault="001B7C07" w:rsidP="00506BF4">
      <w:pPr>
        <w:pStyle w:val="ConsPlusNormal"/>
        <w:rPr>
          <w:rFonts w:ascii="Arial" w:hAnsi="Arial" w:cs="Arial"/>
          <w:b/>
          <w:bCs/>
          <w:szCs w:val="24"/>
        </w:rPr>
      </w:pPr>
    </w:p>
    <w:p w:rsidR="001B7C07" w:rsidRDefault="001B7C07" w:rsidP="00506BF4">
      <w:pPr>
        <w:pStyle w:val="ConsPlusNormal"/>
        <w:jc w:val="righ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Приложение №32</w:t>
      </w:r>
    </w:p>
    <w:p w:rsidR="001B7C07" w:rsidRDefault="001B7C07" w:rsidP="00506BF4">
      <w:pPr>
        <w:pStyle w:val="ConsPlusNormal"/>
        <w:jc w:val="center"/>
        <w:rPr>
          <w:rFonts w:ascii="Arial" w:hAnsi="Arial" w:cs="Arial"/>
          <w:b/>
          <w:bCs/>
          <w:szCs w:val="24"/>
        </w:rPr>
      </w:pPr>
    </w:p>
    <w:p w:rsidR="001B7C07" w:rsidRDefault="001B7C07" w:rsidP="00506BF4">
      <w:pPr>
        <w:pStyle w:val="ConsPlusNormal"/>
        <w:jc w:val="center"/>
        <w:rPr>
          <w:rFonts w:ascii="Arial" w:hAnsi="Arial" w:cs="Arial"/>
          <w:b/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1B7C07" w:rsidTr="00506BF4">
        <w:tc>
          <w:tcPr>
            <w:tcW w:w="5928" w:type="dxa"/>
            <w:gridSpan w:val="10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643" w:type="dxa"/>
            <w:gridSpan w:val="3"/>
          </w:tcPr>
          <w:p w:rsidR="001B7C07" w:rsidRDefault="001B7C07" w:rsidP="00506BF4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Лист № 1</w:t>
            </w:r>
          </w:p>
        </w:tc>
        <w:tc>
          <w:tcPr>
            <w:tcW w:w="2051" w:type="dxa"/>
            <w:gridSpan w:val="2"/>
          </w:tcPr>
          <w:p w:rsidR="001B7C07" w:rsidRDefault="001B7C07" w:rsidP="00506BF4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Всего листов 4</w:t>
            </w:r>
          </w:p>
        </w:tc>
      </w:tr>
      <w:tr w:rsidR="001B7C07" w:rsidTr="00506BF4">
        <w:tc>
          <w:tcPr>
            <w:tcW w:w="3761" w:type="dxa"/>
            <w:gridSpan w:val="5"/>
          </w:tcPr>
          <w:p w:rsidR="001B7C07" w:rsidRDefault="001B7C07">
            <w:pPr>
              <w:pStyle w:val="ConsPlusNormal"/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1. Заявление</w:t>
            </w:r>
          </w:p>
          <w:p w:rsidR="001B7C07" w:rsidRDefault="001B7C07" w:rsidP="009C41B1">
            <w:pPr>
              <w:pStyle w:val="ConsPlusNormal"/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Главе Администрации Среднеапоченского  сельсовета В.Н.Сверчковой</w:t>
            </w:r>
          </w:p>
        </w:tc>
        <w:tc>
          <w:tcPr>
            <w:tcW w:w="510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2.1. Регистрационный N 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2.2. количество листов заявления 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2.3. количество прилагаемых документов 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2.4. подпись _______________________________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2.5. дата "__" ____ ____ г., время __ ч., __ мин.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Кадастровый номер</w:t>
            </w:r>
          </w:p>
        </w:tc>
        <w:tc>
          <w:tcPr>
            <w:tcW w:w="5351" w:type="dxa"/>
            <w:gridSpan w:val="9"/>
          </w:tcPr>
          <w:p w:rsidR="001B7C07" w:rsidRDefault="001B7C07" w:rsidP="009C41B1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46:04:101010:241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Курская область, Горшеченский район,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  <w:gridSpan w:val="5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с.Ясенки, ул.Молодежная, д.2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5000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1" w:type="dxa"/>
            <w:gridSpan w:val="5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Цель использования земельного участка </w:t>
            </w:r>
            <w:hyperlink r:id="rId5" w:anchor="P3052" w:history="1">
              <w:r>
                <w:rPr>
                  <w:rStyle w:val="Hyperlink"/>
                  <w:rFonts w:ascii="Arial" w:hAnsi="Arial" w:cs="Arial"/>
                  <w:bCs/>
                  <w:color w:val="auto"/>
                  <w:szCs w:val="24"/>
                  <w:u w:val="none"/>
                </w:rPr>
                <w:t>&lt;1&gt;</w:t>
              </w:r>
            </w:hyperlink>
            <w:r>
              <w:rPr>
                <w:rFonts w:ascii="Arial" w:hAnsi="Arial" w:cs="Arial"/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5" w:type="dxa"/>
            <w:gridSpan w:val="5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  <w:lang w:val="en-US"/>
              </w:rPr>
              <w:t>V</w:t>
            </w:r>
          </w:p>
        </w:tc>
        <w:tc>
          <w:tcPr>
            <w:tcW w:w="1998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Лично</w:t>
            </w:r>
          </w:p>
        </w:tc>
        <w:tc>
          <w:tcPr>
            <w:tcW w:w="621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135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126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Cs w:val="24"/>
                <w:lang w:val="en-US"/>
              </w:rPr>
              <w:t>V</w:t>
            </w: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Лично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545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Cs w:val="24"/>
                <w:lang w:val="en-US"/>
              </w:rPr>
              <w:t>V</w:t>
            </w:r>
          </w:p>
        </w:tc>
        <w:tc>
          <w:tcPr>
            <w:tcW w:w="3364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посредством телефонной связи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364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посредством электронной почты</w:t>
            </w:r>
          </w:p>
        </w:tc>
        <w:tc>
          <w:tcPr>
            <w:tcW w:w="5351" w:type="dxa"/>
            <w:gridSpan w:val="9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Расписку в получении документов прошу: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Cs w:val="24"/>
                <w:lang w:val="en-US"/>
              </w:rPr>
              <w:t>V</w:t>
            </w:r>
          </w:p>
        </w:tc>
        <w:tc>
          <w:tcPr>
            <w:tcW w:w="1998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Расписка получена: _________________________</w:t>
            </w:r>
          </w:p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998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Не направлять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Заявитель: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Cs w:val="24"/>
                <w:lang w:val="en-US"/>
              </w:rPr>
              <w:t>V</w:t>
            </w: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998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физическое лицо: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отчество (полностью):</w:t>
            </w: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СНИЛС: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Иванов</w:t>
            </w: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Иван</w:t>
            </w: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Иванович</w:t>
            </w: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051-349-58-33</w:t>
            </w:r>
            <w:bookmarkStart w:id="2" w:name="_GoBack"/>
            <w:bookmarkEnd w:id="2"/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</w:tcPr>
          <w:p w:rsidR="001B7C07" w:rsidRDefault="001B7C07" w:rsidP="00421BF1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вид: </w:t>
            </w: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серия:</w:t>
            </w: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номер: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паспорт</w:t>
            </w:r>
          </w:p>
        </w:tc>
        <w:tc>
          <w:tcPr>
            <w:tcW w:w="1779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10 00</w:t>
            </w:r>
          </w:p>
        </w:tc>
        <w:tc>
          <w:tcPr>
            <w:tcW w:w="1077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000000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 выдачи: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кем выдан: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5"/>
            <w:vMerge w:val="restart"/>
          </w:tcPr>
          <w:p w:rsidR="001B7C07" w:rsidRDefault="001B7C07" w:rsidP="00421BF1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10.10.2009 г.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Горшеченским РОВД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6" w:type="dxa"/>
            <w:gridSpan w:val="4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05" w:type="dxa"/>
            <w:gridSpan w:val="5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Курской области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адрес электронной почты: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Курская область, Горшеченский район,</w:t>
            </w:r>
          </w:p>
        </w:tc>
        <w:tc>
          <w:tcPr>
            <w:tcW w:w="2591" w:type="dxa"/>
            <w:gridSpan w:val="6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8-908-000-00-00</w:t>
            </w:r>
          </w:p>
        </w:tc>
        <w:tc>
          <w:tcPr>
            <w:tcW w:w="2051" w:type="dxa"/>
            <w:gridSpan w:val="2"/>
            <w:vMerge w:val="restart"/>
          </w:tcPr>
          <w:p w:rsidR="001B7C07" w:rsidRPr="00421BF1" w:rsidRDefault="001B7C07">
            <w:pPr>
              <w:pStyle w:val="ConsPlusNormal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Cs w:val="24"/>
                <w:lang w:val="en-US"/>
              </w:rPr>
              <w:t>adm@yandex.ru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gridSpan w:val="4"/>
          </w:tcPr>
          <w:p w:rsidR="001B7C07" w:rsidRDefault="001B7C07" w:rsidP="009C41B1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С.Ясенки, ул.Молодежная, д.2</w:t>
            </w:r>
          </w:p>
        </w:tc>
        <w:tc>
          <w:tcPr>
            <w:tcW w:w="17461" w:type="dxa"/>
            <w:gridSpan w:val="6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gridSpan w:val="2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полное наименование:</w:t>
            </w: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  <w:gridSpan w:val="1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ИНН: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4642" w:type="dxa"/>
            <w:gridSpan w:val="8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 регистрации: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номер регистрации: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 ____ г.</w:t>
            </w:r>
          </w:p>
        </w:tc>
        <w:tc>
          <w:tcPr>
            <w:tcW w:w="2051" w:type="dxa"/>
            <w:gridSpan w:val="2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461" w:type="dxa"/>
            <w:gridSpan w:val="6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gridSpan w:val="2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адрес электронной почты: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gridSpan w:val="5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7461" w:type="dxa"/>
            <w:gridSpan w:val="6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gridSpan w:val="2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5" w:type="dxa"/>
            <w:gridSpan w:val="1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Документы, прилагаемые к заявлению: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Копия в количестве ___ экз., на __ л.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Копия в количестве ___ экз., на __ л.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Копия в количестве ___ экз., на __ л.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Примечание: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_________ __________________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___________ ____ г.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_________ __________________</w:t>
            </w:r>
          </w:p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___________ ____ г.</w:t>
            </w:r>
          </w:p>
        </w:tc>
      </w:tr>
      <w:tr w:rsidR="001B7C07" w:rsidTr="00506BF4">
        <w:tc>
          <w:tcPr>
            <w:tcW w:w="510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Подлинность подписи(ей) заявителя(ей) свидетельствую: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Дата</w:t>
            </w:r>
          </w:p>
        </w:tc>
      </w:tr>
      <w:tr w:rsidR="001B7C07" w:rsidTr="00506BF4">
        <w:tc>
          <w:tcPr>
            <w:tcW w:w="510" w:type="dxa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6256" w:type="dxa"/>
            <w:gridSpan w:val="11"/>
          </w:tcPr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      ___________________</w:t>
            </w:r>
          </w:p>
          <w:p w:rsidR="001B7C07" w:rsidRDefault="001B7C0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"__" ___________ ____ г.</w:t>
            </w:r>
          </w:p>
        </w:tc>
      </w:tr>
      <w:tr w:rsidR="001B7C07" w:rsidTr="00506BF4">
        <w:tc>
          <w:tcPr>
            <w:tcW w:w="510" w:type="dxa"/>
            <w:vMerge w:val="restart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  <w:tr w:rsidR="001B7C07" w:rsidTr="00506BF4">
        <w:tc>
          <w:tcPr>
            <w:tcW w:w="300" w:type="dxa"/>
            <w:vMerge/>
            <w:vAlign w:val="center"/>
          </w:tcPr>
          <w:p w:rsidR="001B7C07" w:rsidRDefault="001B7C07">
            <w:pPr>
              <w:spacing w:after="0" w:line="240" w:lineRule="auto"/>
              <w:ind w:firstLine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12" w:type="dxa"/>
            <w:gridSpan w:val="14"/>
          </w:tcPr>
          <w:p w:rsidR="001B7C07" w:rsidRDefault="001B7C07">
            <w:pPr>
              <w:pStyle w:val="ConsPlusNormal"/>
              <w:rPr>
                <w:rFonts w:ascii="Arial" w:hAnsi="Arial" w:cs="Arial"/>
                <w:bCs/>
                <w:szCs w:val="24"/>
              </w:rPr>
            </w:pPr>
          </w:p>
        </w:tc>
      </w:tr>
    </w:tbl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</w:p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--------------------------------</w:t>
      </w:r>
    </w:p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&lt;1&gt; Заполняется в случае образования земельного участка для его продажи или предоставления в аренду путем проведения аукциона;</w:t>
      </w:r>
    </w:p>
    <w:p w:rsidR="001B7C07" w:rsidRDefault="001B7C07" w:rsidP="00506BF4">
      <w:pPr>
        <w:pStyle w:val="ConsPlusNormal"/>
        <w:ind w:firstLine="54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&lt;2&gt; Заполняется физическим лицом</w:t>
      </w:r>
    </w:p>
    <w:sectPr w:rsidR="001B7C07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BF4"/>
    <w:rsid w:val="001B7C07"/>
    <w:rsid w:val="00394DE2"/>
    <w:rsid w:val="003B30A2"/>
    <w:rsid w:val="00421BF1"/>
    <w:rsid w:val="00506BF4"/>
    <w:rsid w:val="007E42BE"/>
    <w:rsid w:val="00957932"/>
    <w:rsid w:val="009C41B1"/>
    <w:rsid w:val="00B94005"/>
    <w:rsid w:val="00C44D36"/>
    <w:rsid w:val="00C8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BF4"/>
    <w:pPr>
      <w:spacing w:after="240" w:line="480" w:lineRule="auto"/>
      <w:ind w:firstLine="360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6BF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506BF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506B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DISTR\&#1088;&#1072;&#1073;&#1086;&#1095;&#1080;&#1077;\&#1088;&#1077;&#1075;&#1083;&#1072;&#1084;&#1077;&#1085;&#1090;&#1099;\&#1088;&#1077;&#1075;&#1083;&#1072;&#1084;&#1077;&#1085;&#1090;&#1099;%20&#1080;%20&#1090;&#1077;&#1093;&#1085;&#1086;&#1083;&#1086;&#1075;&#1080;&#1095;&#1077;&#1089;&#1082;&#1080;&#1077;%20&#1089;&#1093;&#1077;&#1084;&#1099;%20&#1086;&#1082;&#1090;&#1103;&#1073;&#1088;&#1100;%202017\&#1091;&#1090;&#1074;&#1077;&#1088;&#1078;&#1076;&#1077;&#1085;&#1080;&#1077;%20&#1089;&#1093;&#1077;&#1084;\&#1055;%20&#8470;96%20%20&#1059;&#1090;&#1074;&#1077;&#1088;&#1078;&#1076;&#1077;&#1085;&#1080;&#1077;%20&#1089;&#1093;&#1077;&#1084;&#1099;%20&#1088;&#1072;&#1089;&#1087;&#1086;&#1083;&#1086;&#1078;&#1077;&#1085;&#1080;&#1103;%20&#1079;&#1077;&#1084;&#1077;&#1083;&#1100;&#1085;&#1086;&#1075;&#1086;%20&#1091;&#1095;&#1072;&#1089;&#1090;&#1082;&#1072;%20(2).doc" TargetMode="External"/><Relationship Id="rId4" Type="http://schemas.openxmlformats.org/officeDocument/2006/relationships/hyperlink" Target="file:///D:\DISTR\&#1088;&#1072;&#1073;&#1086;&#1095;&#1080;&#1077;\&#1088;&#1077;&#1075;&#1083;&#1072;&#1084;&#1077;&#1085;&#1090;&#1099;\&#1088;&#1077;&#1075;&#1083;&#1072;&#1084;&#1077;&#1085;&#1090;&#1099;%20&#1080;%20&#1090;&#1077;&#1093;&#1085;&#1086;&#1083;&#1086;&#1075;&#1080;&#1095;&#1077;&#1089;&#1082;&#1080;&#1077;%20&#1089;&#1093;&#1077;&#1084;&#1099;%20&#1086;&#1082;&#1090;&#1103;&#1073;&#1088;&#1100;%202017\&#1091;&#1090;&#1074;&#1077;&#1088;&#1078;&#1076;&#1077;&#1085;&#1080;&#1077;%20&#1089;&#1093;&#1077;&#1084;\&#1055;%20&#8470;96%20%20&#1059;&#1090;&#1074;&#1077;&#1088;&#1078;&#1076;&#1077;&#1085;&#1080;&#1077;%20&#1089;&#1093;&#1077;&#1084;&#1099;%20&#1088;&#1072;&#1089;&#1087;&#1086;&#1083;&#1086;&#1078;&#1077;&#1085;&#1080;&#1103;%20&#1079;&#1077;&#1084;&#1077;&#1083;&#1100;&#1085;&#1086;&#1075;&#1086;%20&#1091;&#1095;&#1072;&#1089;&#1090;&#1082;&#1072;%20(2)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8</Pages>
  <Words>1152</Words>
  <Characters>6568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7</cp:revision>
  <dcterms:created xsi:type="dcterms:W3CDTF">2017-11-14T11:36:00Z</dcterms:created>
  <dcterms:modified xsi:type="dcterms:W3CDTF">2018-06-04T07:13:00Z</dcterms:modified>
</cp:coreProperties>
</file>