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36" w:rsidRPr="00972DD6" w:rsidRDefault="00347A36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Росреестр_________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347A36" w:rsidRDefault="00347A36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347A36" w:rsidRPr="00972DD6" w:rsidRDefault="00347A36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347A36" w:rsidRPr="00972DD6" w:rsidRDefault="00347A36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14629B"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347A36" w:rsidRDefault="00347A36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972D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28A7">
        <w:rPr>
          <w:rFonts w:ascii="Times New Roman" w:hAnsi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</w:t>
      </w:r>
      <w:r w:rsidRPr="00972DD6">
        <w:rPr>
          <w:rFonts w:ascii="Times New Roman" w:hAnsi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47A36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_____________________________________________________________________________________________________ндивидуального предпринимателя, а также описание сведений, передаваемых в составе запроса)</w:t>
      </w:r>
    </w:p>
    <w:p w:rsidR="00347A36" w:rsidRDefault="00347A36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</w:t>
      </w:r>
    </w:p>
    <w:p w:rsidR="00347A36" w:rsidRDefault="00347A36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Pr="003B6721" w:rsidRDefault="00347A36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>Ясеновского сельсовета Горшеченского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347A36" w:rsidRPr="004658C2" w:rsidRDefault="00347A36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347A36" w:rsidRDefault="00347A36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47A36" w:rsidRDefault="00347A36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47A36" w:rsidRDefault="00347A36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347A36" w:rsidRDefault="00347A36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347A36" w:rsidRPr="00D648B0" w:rsidRDefault="00347A36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347A36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96363"/>
    <w:rsid w:val="00113C72"/>
    <w:rsid w:val="0014629B"/>
    <w:rsid w:val="001D6923"/>
    <w:rsid w:val="00203FDD"/>
    <w:rsid w:val="00333E08"/>
    <w:rsid w:val="00347A36"/>
    <w:rsid w:val="003B6721"/>
    <w:rsid w:val="00400D86"/>
    <w:rsid w:val="004658C2"/>
    <w:rsid w:val="005052CB"/>
    <w:rsid w:val="005B074E"/>
    <w:rsid w:val="006C2F7A"/>
    <w:rsid w:val="006D396D"/>
    <w:rsid w:val="006F2131"/>
    <w:rsid w:val="0075333C"/>
    <w:rsid w:val="00832A7E"/>
    <w:rsid w:val="008524D2"/>
    <w:rsid w:val="00872577"/>
    <w:rsid w:val="00873110"/>
    <w:rsid w:val="008A7BF5"/>
    <w:rsid w:val="008D6597"/>
    <w:rsid w:val="008F4946"/>
    <w:rsid w:val="00965FFF"/>
    <w:rsid w:val="00972DD6"/>
    <w:rsid w:val="00A418A7"/>
    <w:rsid w:val="00A86DD8"/>
    <w:rsid w:val="00C358CA"/>
    <w:rsid w:val="00CE7526"/>
    <w:rsid w:val="00D353EF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5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354</Words>
  <Characters>2024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2016-07-25T07:16:00Z</dcterms:created>
  <dcterms:modified xsi:type="dcterms:W3CDTF">2018-06-04T07:04:00Z</dcterms:modified>
</cp:coreProperties>
</file>